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3E1FA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07143/047-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3E1FA4" w:rsidRPr="003E1FA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3E1FA4" w:rsidRPr="003E1FA4">
          <w:rPr>
            <w:rStyle w:val="aa"/>
          </w:rPr>
          <w:t>440052, г. Пенза, ул. Ново-Тамбовская, д.9;</w:t>
        </w:r>
        <w:r w:rsidR="003E1FA4" w:rsidRPr="003E1FA4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3E1FA4" w:rsidRPr="003E1FA4">
          <w:rPr>
            <w:rStyle w:val="aa"/>
          </w:rPr>
          <w:t xml:space="preserve"> Отделение анестезиологии-реанимации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3E1FA4" w:rsidRPr="003E1FA4">
          <w:rPr>
            <w:u w:val="single"/>
          </w:rPr>
          <w:t xml:space="preserve"> 07143/047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3E1FA4" w:rsidRPr="003E1FA4">
          <w:rPr>
            <w:rStyle w:val="aa"/>
          </w:rPr>
          <w:t xml:space="preserve"> Врач-анестезиолог-реаниматолог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3E1FA4" w:rsidRPr="003E1FA4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3E1FA4" w:rsidRPr="003E1FA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530B5C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981C5F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Палаты интенсивной терапии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24ADE" w:rsidP="00745D40">
            <w:pPr>
              <w:pStyle w:val="a8"/>
            </w:pPr>
            <w:r>
              <w:t>30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624ADE">
              <w:rPr>
                <w:b/>
                <w:i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  <w:r>
              <w:t>30</w:t>
            </w: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624AD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624AD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lastRenderedPageBreak/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3E1FA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07143/047-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530B5C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530B5C" w:rsidRPr="00751B84">
            <w:rPr>
              <w:rStyle w:val="ad"/>
              <w:sz w:val="20"/>
              <w:szCs w:val="20"/>
            </w:rPr>
            <w:fldChar w:fldCharType="separate"/>
          </w:r>
          <w:r w:rsidR="003E1FA4">
            <w:rPr>
              <w:rStyle w:val="ad"/>
              <w:noProof/>
              <w:sz w:val="20"/>
              <w:szCs w:val="20"/>
            </w:rPr>
            <w:t>1</w:t>
          </w:r>
          <w:r w:rsidR="00530B5C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E1FA4" w:rsidRPr="003E1FA4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4;  07143/047, 07143/047-1А (07143/047), 07143/047-2А (07143/047), 07143/047-3А (07143/047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Отделение анестезиологии-реанимации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1C549656CFCD4CFAB00A2A42D090863C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47- Б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0307BB021C64784BEEFDBF4CBAE48FD"/>
    <w:docVar w:name="rm_id" w:val="249"/>
    <w:docVar w:name="rm_name" w:val=" Врач-анестезиолог-реаниматолог "/>
    <w:docVar w:name="rm_number" w:val=" 07143/047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Этанол, вещества для наркоза "/>
    <w:docVar w:name="version" w:val="51"/>
    <w:docVar w:name="zona_name" w:val=" "/>
    <w:docVar w:name="zona_time" w:val=" "/>
  </w:docVars>
  <w:rsids>
    <w:rsidRoot w:val="00E7055F"/>
    <w:rsid w:val="00004393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1F5313"/>
    <w:rsid w:val="00234932"/>
    <w:rsid w:val="00240A51"/>
    <w:rsid w:val="002913A7"/>
    <w:rsid w:val="002A637C"/>
    <w:rsid w:val="002C72A6"/>
    <w:rsid w:val="002D3F08"/>
    <w:rsid w:val="002E55C6"/>
    <w:rsid w:val="00305B2F"/>
    <w:rsid w:val="00327541"/>
    <w:rsid w:val="00367816"/>
    <w:rsid w:val="003876C3"/>
    <w:rsid w:val="003C24DB"/>
    <w:rsid w:val="003E1FA4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30B5C"/>
    <w:rsid w:val="00563E94"/>
    <w:rsid w:val="00576095"/>
    <w:rsid w:val="005A3A36"/>
    <w:rsid w:val="005B4561"/>
    <w:rsid w:val="005B466C"/>
    <w:rsid w:val="005B7FE8"/>
    <w:rsid w:val="005C0A9A"/>
    <w:rsid w:val="00603B23"/>
    <w:rsid w:val="00624ADE"/>
    <w:rsid w:val="00666B71"/>
    <w:rsid w:val="0069682B"/>
    <w:rsid w:val="006A3B18"/>
    <w:rsid w:val="006B2354"/>
    <w:rsid w:val="006C28B3"/>
    <w:rsid w:val="007049EB"/>
    <w:rsid w:val="00707C72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76261"/>
    <w:rsid w:val="00883461"/>
    <w:rsid w:val="008E27D1"/>
    <w:rsid w:val="008E68DE"/>
    <w:rsid w:val="0090588D"/>
    <w:rsid w:val="0092778A"/>
    <w:rsid w:val="00967790"/>
    <w:rsid w:val="00981C5F"/>
    <w:rsid w:val="009A0939"/>
    <w:rsid w:val="00A12349"/>
    <w:rsid w:val="00A32F88"/>
    <w:rsid w:val="00A87B75"/>
    <w:rsid w:val="00A91908"/>
    <w:rsid w:val="00AA4551"/>
    <w:rsid w:val="00AA46ED"/>
    <w:rsid w:val="00AA4DCC"/>
    <w:rsid w:val="00AD14A4"/>
    <w:rsid w:val="00AD7C32"/>
    <w:rsid w:val="00AF6413"/>
    <w:rsid w:val="00AF796F"/>
    <w:rsid w:val="00B04F25"/>
    <w:rsid w:val="00BA5029"/>
    <w:rsid w:val="00BC2F3C"/>
    <w:rsid w:val="00C02721"/>
    <w:rsid w:val="00C47C9B"/>
    <w:rsid w:val="00C560AA"/>
    <w:rsid w:val="00C62B11"/>
    <w:rsid w:val="00CB32B2"/>
    <w:rsid w:val="00CE3307"/>
    <w:rsid w:val="00CF2E61"/>
    <w:rsid w:val="00CF3BA0"/>
    <w:rsid w:val="00CF7256"/>
    <w:rsid w:val="00D76DF8"/>
    <w:rsid w:val="00DB5302"/>
    <w:rsid w:val="00DC1308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2016-10-18T07:35:00Z</dcterms:created>
  <dcterms:modified xsi:type="dcterms:W3CDTF">2016-10-18T09:24:00Z</dcterms:modified>
</cp:coreProperties>
</file>